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224E5613" w:rsidR="009040E0" w:rsidRPr="008029EA" w:rsidRDefault="009040E0" w:rsidP="002445EC">
      <w:pPr>
        <w:pStyle w:val="CRCoverPage"/>
        <w:tabs>
          <w:tab w:val="right" w:pos="9639"/>
        </w:tabs>
        <w:spacing w:after="0"/>
        <w:rPr>
          <w:b/>
          <w:noProof/>
          <w:sz w:val="24"/>
        </w:rPr>
      </w:pPr>
      <w:bookmarkStart w:id="0" w:name="_GoBack"/>
      <w:bookmarkEnd w:id="0"/>
      <w:r w:rsidRPr="008029EA">
        <w:rPr>
          <w:b/>
          <w:noProof/>
          <w:sz w:val="24"/>
        </w:rPr>
        <w:t>3GPP TSG-</w:t>
      </w:r>
      <w:r w:rsidRPr="008029EA">
        <w:rPr>
          <w:rFonts w:hint="eastAsia"/>
          <w:b/>
          <w:noProof/>
          <w:sz w:val="24"/>
          <w:lang w:eastAsia="zh-CN"/>
        </w:rPr>
        <w:t>RAN</w:t>
      </w:r>
      <w:r w:rsidR="00E4734B">
        <w:rPr>
          <w:b/>
          <w:noProof/>
          <w:sz w:val="24"/>
          <w:lang w:eastAsia="zh-CN"/>
        </w:rPr>
        <w:t xml:space="preserve"> WG3</w:t>
      </w:r>
      <w:r w:rsidRPr="008029EA">
        <w:rPr>
          <w:b/>
          <w:noProof/>
          <w:sz w:val="24"/>
        </w:rPr>
        <w:t xml:space="preserve"> Meeting # 12</w:t>
      </w:r>
      <w:r w:rsidR="00E4734B">
        <w:rPr>
          <w:b/>
          <w:noProof/>
          <w:sz w:val="24"/>
        </w:rPr>
        <w:t>5</w:t>
      </w:r>
      <w:r w:rsidRPr="008029EA">
        <w:rPr>
          <w:b/>
          <w:noProof/>
          <w:sz w:val="24"/>
        </w:rPr>
        <w:t>bis</w:t>
      </w:r>
      <w:r w:rsidR="007D46EA">
        <w:fldChar w:fldCharType="begin"/>
      </w:r>
      <w:r w:rsidR="007D46EA">
        <w:instrText xml:space="preserve"> DOCPROPERTY  MtgSeq  \* MERGEFORMAT </w:instrText>
      </w:r>
      <w:r w:rsidR="007D46EA">
        <w:fldChar w:fldCharType="separate"/>
      </w:r>
      <w:r w:rsidRPr="008029EA">
        <w:rPr>
          <w:b/>
          <w:noProof/>
          <w:sz w:val="24"/>
        </w:rPr>
        <w:t xml:space="preserve"> </w:t>
      </w:r>
      <w:r w:rsidR="007D46EA">
        <w:rPr>
          <w:b/>
          <w:noProof/>
          <w:sz w:val="24"/>
        </w:rPr>
        <w:fldChar w:fldCharType="end"/>
      </w:r>
      <w:r w:rsidRPr="008029EA">
        <w:rPr>
          <w:b/>
          <w:i/>
          <w:noProof/>
          <w:sz w:val="28"/>
        </w:rPr>
        <w:tab/>
      </w:r>
      <w:r w:rsidR="00E4734B" w:rsidRPr="00E4734B">
        <w:rPr>
          <w:b/>
          <w:noProof/>
          <w:sz w:val="24"/>
        </w:rPr>
        <w:t>R3-245694</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r w:rsidR="007D46EA">
        <w:fldChar w:fldCharType="begin"/>
      </w:r>
      <w:r w:rsidR="007D46EA">
        <w:instrText xml:space="preserve"> DOCPROPERTY  StartDate  \* MERGEFORMAT </w:instrText>
      </w:r>
      <w:r w:rsidR="007D46EA">
        <w:fldChar w:fldCharType="separate"/>
      </w:r>
      <w:r w:rsidRPr="008029EA">
        <w:rPr>
          <w:b/>
          <w:noProof/>
          <w:sz w:val="24"/>
        </w:rPr>
        <w:t xml:space="preserve"> </w:t>
      </w:r>
      <w:r w:rsidR="007D46EA">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Pr="00BC2F5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E94EBC5" w:rsidR="001E41F3" w:rsidRPr="00BC2F5F" w:rsidRDefault="00BC2F5F" w:rsidP="00547111">
            <w:pPr>
              <w:pStyle w:val="CRCoverPage"/>
              <w:spacing w:after="0"/>
              <w:rPr>
                <w:b/>
                <w:noProof/>
                <w:sz w:val="28"/>
              </w:rPr>
            </w:pPr>
            <w:r w:rsidRPr="00BC2F5F">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45133" w:rsidR="001E41F3" w:rsidRPr="00410371" w:rsidRDefault="00E4734B"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15E6D" w:rsidR="001E41F3" w:rsidRPr="00410371" w:rsidRDefault="005A6515">
            <w:pPr>
              <w:pStyle w:val="CRCoverPage"/>
              <w:spacing w:after="0"/>
              <w:jc w:val="center"/>
              <w:rPr>
                <w:noProof/>
                <w:sz w:val="28"/>
              </w:rPr>
            </w:pPr>
            <w:r>
              <w:rPr>
                <w:b/>
                <w:noProof/>
                <w:sz w:val="28"/>
              </w:rPr>
              <w:t>1</w:t>
            </w:r>
            <w:r w:rsidR="00DC7467">
              <w:rPr>
                <w:b/>
                <w:noProof/>
                <w:sz w:val="28"/>
              </w:rPr>
              <w:t>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23AC7F" w:rsidR="00F25D98" w:rsidRDefault="00E63B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1A5B1" w:rsidR="001E41F3" w:rsidRDefault="00A92CB1">
            <w:pPr>
              <w:pStyle w:val="CRCoverPage"/>
              <w:spacing w:after="0"/>
              <w:ind w:left="100"/>
              <w:rPr>
                <w:noProof/>
              </w:rPr>
            </w:pPr>
            <w:r>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44B18" w:rsidR="001E41F3" w:rsidRDefault="00C81EB8">
            <w:pPr>
              <w:pStyle w:val="CRCoverPage"/>
              <w:spacing w:after="0"/>
              <w:ind w:left="100"/>
              <w:rPr>
                <w:noProof/>
              </w:rPr>
            </w:pPr>
            <w:r>
              <w:rPr>
                <w:noProof/>
              </w:rPr>
              <w:t>Huawei</w:t>
            </w:r>
            <w:r w:rsidR="008C61CE">
              <w:rPr>
                <w:noProof/>
              </w:rPr>
              <w:t>, CMCC, CUC, Nokia</w:t>
            </w:r>
            <w:r w:rsidR="00E4734B">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895D8" w:rsidR="001E41F3" w:rsidRDefault="00273BF5">
            <w:pPr>
              <w:pStyle w:val="CRCoverPage"/>
              <w:spacing w:after="0"/>
              <w:ind w:left="100"/>
              <w:rPr>
                <w:noProof/>
              </w:rPr>
            </w:pPr>
            <w:r w:rsidRPr="00273BF5">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5D6F" w:rsidR="001E41F3" w:rsidRDefault="00D259FC">
            <w:pPr>
              <w:pStyle w:val="CRCoverPage"/>
              <w:spacing w:after="0"/>
              <w:ind w:left="100"/>
              <w:rPr>
                <w:noProof/>
              </w:rPr>
            </w:pPr>
            <w:r>
              <w:rPr>
                <w:noProof/>
              </w:rPr>
              <w:t>Rel-1</w:t>
            </w:r>
            <w:r w:rsidR="00203F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5BB1C66"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2945F1B8" w14:textId="4E34D41B" w:rsidR="008C61CE" w:rsidRDefault="001E11BC" w:rsidP="00197B26">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6A71295" w14:textId="77777777" w:rsidR="008C61CE" w:rsidRPr="00F439D9" w:rsidRDefault="008C61CE" w:rsidP="008C61CE">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52809E7E" w14:textId="77777777" w:rsidR="008C61CE" w:rsidRPr="002C0AA6" w:rsidRDefault="008C61CE" w:rsidP="008C61CE">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5BB9EC32" w14:textId="77777777" w:rsidR="008C61CE" w:rsidRPr="008C61CE" w:rsidRDefault="008C61CE" w:rsidP="00197B26">
            <w:pPr>
              <w:pStyle w:val="CRCoverPage"/>
              <w:spacing w:after="0"/>
              <w:ind w:left="284"/>
              <w:rPr>
                <w:i/>
                <w:snapToGrid w:val="0"/>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2931" w:rsidR="001E41F3" w:rsidRDefault="00431D1B">
            <w:pPr>
              <w:pStyle w:val="CRCoverPage"/>
              <w:spacing w:after="0"/>
              <w:ind w:left="100"/>
              <w:rPr>
                <w:noProof/>
                <w:lang w:eastAsia="zh-CN"/>
              </w:rPr>
            </w:pPr>
            <w:r>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13BF" w14:textId="77777777"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659836A3" w14:textId="77777777"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1B750A86" w14:textId="4A07E05D"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7421668E" w14:textId="77777777" w:rsidR="00BC2F5F" w:rsidRDefault="00BC2F5F" w:rsidP="00BC2F5F">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40685869" w:rsidR="001E41F3" w:rsidRDefault="00BC2F5F" w:rsidP="00BC2F5F">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ED8E9" w:rsidR="008863B9" w:rsidRDefault="00E4734B">
            <w:pPr>
              <w:pStyle w:val="CRCoverPage"/>
              <w:spacing w:after="0"/>
              <w:ind w:left="100"/>
              <w:rPr>
                <w:noProof/>
              </w:rPr>
            </w:pPr>
            <w:r>
              <w:rPr>
                <w:noProof/>
              </w:rPr>
              <w:t>Rev1: correct the cover page and update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7FB27355" w14:textId="77777777" w:rsidR="00FE404B" w:rsidRPr="002571EA" w:rsidRDefault="00FE404B" w:rsidP="00FE404B">
      <w:pPr>
        <w:pStyle w:val="Heading2"/>
        <w:rPr>
          <w:lang w:eastAsia="zh-CN"/>
        </w:rPr>
      </w:pPr>
      <w:bookmarkStart w:id="2" w:name="_CR8_5_1"/>
      <w:bookmarkStart w:id="3" w:name="_CR8_5_1_1"/>
      <w:bookmarkStart w:id="4" w:name="_CR8_5_1_2"/>
      <w:bookmarkStart w:id="5" w:name="_CR8_5_1_3"/>
      <w:bookmarkStart w:id="6" w:name="_CR8_5_1_4"/>
      <w:bookmarkStart w:id="7" w:name="_Toc51775959"/>
      <w:bookmarkStart w:id="8" w:name="_Toc56772981"/>
      <w:bookmarkStart w:id="9" w:name="_Toc64447610"/>
      <w:bookmarkStart w:id="10" w:name="_Toc74152266"/>
      <w:bookmarkStart w:id="11" w:name="_Toc88654119"/>
      <w:bookmarkStart w:id="12" w:name="_Toc105612537"/>
      <w:bookmarkStart w:id="13" w:name="_Toc112766902"/>
      <w:bookmarkStart w:id="14" w:name="_Toc155961318"/>
      <w:bookmarkEnd w:id="2"/>
      <w:bookmarkEnd w:id="3"/>
      <w:bookmarkEnd w:id="4"/>
      <w:bookmarkEnd w:id="5"/>
      <w:bookmarkEnd w:id="6"/>
      <w:r w:rsidRPr="002571EA">
        <w:t>8.</w:t>
      </w:r>
      <w:r>
        <w:t>5</w:t>
      </w:r>
      <w:r w:rsidRPr="002571EA">
        <w:tab/>
        <w:t xml:space="preserve">Measurement </w:t>
      </w:r>
      <w:r>
        <w:rPr>
          <w:lang w:eastAsia="zh-CN"/>
        </w:rPr>
        <w:t>Information Transfer</w:t>
      </w:r>
      <w:bookmarkEnd w:id="7"/>
      <w:bookmarkEnd w:id="8"/>
      <w:bookmarkEnd w:id="9"/>
      <w:bookmarkEnd w:id="10"/>
      <w:bookmarkEnd w:id="11"/>
      <w:bookmarkEnd w:id="12"/>
      <w:bookmarkEnd w:id="13"/>
      <w:bookmarkEnd w:id="14"/>
    </w:p>
    <w:p w14:paraId="7BFF73D2" w14:textId="77777777" w:rsidR="00FE404B" w:rsidRPr="002571EA" w:rsidRDefault="00FE404B" w:rsidP="00FE404B">
      <w:pPr>
        <w:pStyle w:val="Heading3"/>
      </w:pPr>
      <w:bookmarkStart w:id="15" w:name="_Toc478159723"/>
      <w:bookmarkStart w:id="16" w:name="_Toc51775960"/>
      <w:bookmarkStart w:id="17" w:name="_Toc56772982"/>
      <w:bookmarkStart w:id="18" w:name="_Toc64447611"/>
      <w:bookmarkStart w:id="19" w:name="_Toc74152267"/>
      <w:bookmarkStart w:id="20" w:name="_Toc88654120"/>
      <w:bookmarkStart w:id="21" w:name="_Toc105612538"/>
      <w:bookmarkStart w:id="22" w:name="_Toc112766903"/>
      <w:bookmarkStart w:id="23" w:name="_Toc155961319"/>
      <w:r w:rsidRPr="002571EA">
        <w:t>8.</w:t>
      </w:r>
      <w:r>
        <w:t>5</w:t>
      </w:r>
      <w:r w:rsidRPr="002571EA">
        <w:t>.1</w:t>
      </w:r>
      <w:r w:rsidRPr="002571EA">
        <w:tab/>
        <w:t>Measurement</w:t>
      </w:r>
      <w:bookmarkEnd w:id="15"/>
      <w:bookmarkEnd w:id="16"/>
      <w:bookmarkEnd w:id="17"/>
      <w:bookmarkEnd w:id="18"/>
      <w:bookmarkEnd w:id="19"/>
      <w:bookmarkEnd w:id="20"/>
      <w:bookmarkEnd w:id="21"/>
      <w:bookmarkEnd w:id="22"/>
      <w:bookmarkEnd w:id="23"/>
    </w:p>
    <w:p w14:paraId="120B2784" w14:textId="77777777" w:rsidR="00FE404B" w:rsidRPr="002571EA" w:rsidRDefault="00FE404B" w:rsidP="00FE404B">
      <w:pPr>
        <w:pStyle w:val="Heading4"/>
      </w:pPr>
      <w:bookmarkStart w:id="24" w:name="_Toc478159724"/>
      <w:bookmarkStart w:id="25" w:name="_Toc51775961"/>
      <w:bookmarkStart w:id="26" w:name="_Toc56772983"/>
      <w:bookmarkStart w:id="27" w:name="_Toc64447612"/>
      <w:bookmarkStart w:id="28" w:name="_Toc74152268"/>
      <w:bookmarkStart w:id="29" w:name="_Toc88654121"/>
      <w:bookmarkStart w:id="30" w:name="_Toc105612539"/>
      <w:bookmarkStart w:id="31" w:name="_Toc112766904"/>
      <w:bookmarkStart w:id="32" w:name="_Toc155961320"/>
      <w:r w:rsidRPr="002571EA">
        <w:t>8.</w:t>
      </w:r>
      <w:r>
        <w:t>5</w:t>
      </w:r>
      <w:r w:rsidRPr="002571EA">
        <w:t>.1.1</w:t>
      </w:r>
      <w:r w:rsidRPr="002571EA">
        <w:tab/>
        <w:t>General</w:t>
      </w:r>
      <w:bookmarkEnd w:id="24"/>
      <w:bookmarkEnd w:id="25"/>
      <w:bookmarkEnd w:id="26"/>
      <w:bookmarkEnd w:id="27"/>
      <w:bookmarkEnd w:id="28"/>
      <w:bookmarkEnd w:id="29"/>
      <w:bookmarkEnd w:id="30"/>
      <w:bookmarkEnd w:id="31"/>
      <w:bookmarkEnd w:id="32"/>
    </w:p>
    <w:p w14:paraId="50F7BFE7" w14:textId="77777777" w:rsidR="00FE404B" w:rsidRDefault="00FE404B" w:rsidP="00FE404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4B89EFA9" w14:textId="77777777" w:rsidR="00FE404B" w:rsidRPr="002571EA" w:rsidRDefault="00FE404B" w:rsidP="00FE404B">
      <w:pPr>
        <w:pStyle w:val="Heading4"/>
      </w:pPr>
      <w:bookmarkStart w:id="33" w:name="_Toc478159725"/>
      <w:bookmarkStart w:id="34" w:name="_Toc51775962"/>
      <w:bookmarkStart w:id="35" w:name="_Toc56772984"/>
      <w:bookmarkStart w:id="36" w:name="_Toc64447613"/>
      <w:bookmarkStart w:id="37" w:name="_Toc74152269"/>
      <w:bookmarkStart w:id="38" w:name="_Toc88654122"/>
      <w:bookmarkStart w:id="39" w:name="_Toc105612540"/>
      <w:bookmarkStart w:id="40" w:name="_Toc112766905"/>
      <w:bookmarkStart w:id="41" w:name="_Toc155961321"/>
      <w:r w:rsidRPr="002571EA">
        <w:t>8.</w:t>
      </w:r>
      <w:r>
        <w:t>5</w:t>
      </w:r>
      <w:r w:rsidRPr="002571EA">
        <w:t>.1.2</w:t>
      </w:r>
      <w:r w:rsidRPr="002571EA">
        <w:tab/>
        <w:t>Successful Operation</w:t>
      </w:r>
      <w:bookmarkEnd w:id="33"/>
      <w:bookmarkEnd w:id="34"/>
      <w:bookmarkEnd w:id="35"/>
      <w:bookmarkEnd w:id="36"/>
      <w:bookmarkEnd w:id="37"/>
      <w:bookmarkEnd w:id="38"/>
      <w:bookmarkEnd w:id="39"/>
      <w:bookmarkEnd w:id="40"/>
      <w:bookmarkEnd w:id="41"/>
    </w:p>
    <w:bookmarkStart w:id="42" w:name="_MON_1397978406"/>
    <w:bookmarkEnd w:id="42"/>
    <w:p w14:paraId="05BC1212" w14:textId="77777777" w:rsidR="00FE404B" w:rsidRPr="002571EA" w:rsidRDefault="00FE404B" w:rsidP="00FE404B">
      <w:pPr>
        <w:pStyle w:val="TH"/>
      </w:pPr>
      <w:r w:rsidRPr="002571EA">
        <w:object w:dxaOrig="6768" w:dyaOrig="2655" w14:anchorId="710C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23.4pt" o:ole="">
            <v:imagedata r:id="rId12" o:title=""/>
          </v:shape>
          <o:OLEObject Type="Embed" ProgID="Word.Picture.8" ShapeID="_x0000_i1025" DrawAspect="Content" ObjectID="_1790677935" r:id="rId13"/>
        </w:object>
      </w:r>
    </w:p>
    <w:p w14:paraId="1B0DF0B1" w14:textId="77777777" w:rsidR="00FE404B" w:rsidRPr="002571EA" w:rsidRDefault="00FE404B" w:rsidP="00FE404B">
      <w:pPr>
        <w:pStyle w:val="TF"/>
      </w:pPr>
      <w:bookmarkStart w:id="43" w:name="_CRFigure8_5_1_2_1"/>
      <w:r w:rsidRPr="002571EA">
        <w:t xml:space="preserve">Figure </w:t>
      </w:r>
      <w:bookmarkEnd w:id="43"/>
      <w:r w:rsidRPr="002571EA">
        <w:t>8.</w:t>
      </w:r>
      <w:r>
        <w:t>5</w:t>
      </w:r>
      <w:r w:rsidRPr="002571EA">
        <w:t>.1.2.1: Measurement procedure. Successful operation.</w:t>
      </w:r>
    </w:p>
    <w:p w14:paraId="00D779F7" w14:textId="77777777" w:rsidR="00FE404B" w:rsidRDefault="00FE404B" w:rsidP="00FE404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656EAD07" w14:textId="77777777" w:rsidR="00FE404B" w:rsidRDefault="00FE404B" w:rsidP="00FE404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0DD81" w14:textId="1504422B" w:rsidR="00FE404B" w:rsidRPr="003F4752" w:rsidRDefault="00FE404B" w:rsidP="00FE404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44" w:author="Huawei" w:date="2024-09-25T14:43:00Z">
        <w:r w:rsidR="00935888">
          <w:rPr>
            <w:rFonts w:hint="eastAsia"/>
            <w:lang w:eastAsia="zh-CN"/>
          </w:rPr>
          <w:t>,</w:t>
        </w:r>
        <w:r>
          <w:rPr>
            <w:rFonts w:hint="eastAsia"/>
            <w:lang w:eastAsia="zh-CN"/>
          </w:rPr>
          <w:t xml:space="preserve"> if</w:t>
        </w:r>
        <w:r>
          <w:rPr>
            <w:lang w:eastAsia="zh-CN"/>
          </w:rPr>
          <w:t xml:space="preserve"> supported, </w:t>
        </w:r>
      </w:ins>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706E7BBF" w14:textId="77777777" w:rsidR="00FE404B" w:rsidRPr="00D219C3" w:rsidRDefault="00FE404B" w:rsidP="00FE404B">
      <w:pPr>
        <w:pStyle w:val="B1"/>
        <w:ind w:left="0" w:firstLine="0"/>
      </w:pPr>
      <w:bookmarkStart w:id="45" w:name="_Toc478159726"/>
      <w:bookmarkStart w:id="46"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98E3F14" w14:textId="77777777" w:rsidR="00FE404B" w:rsidRDefault="00FE404B" w:rsidP="00FE404B">
      <w:pPr>
        <w:rPr>
          <w:lang w:eastAsia="zh-CN"/>
        </w:rPr>
      </w:pPr>
      <w:bookmarkStart w:id="4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4116C34C" w14:textId="77777777" w:rsidR="00FE404B" w:rsidRDefault="00FE404B" w:rsidP="00FE404B">
      <w:pPr>
        <w:rPr>
          <w:lang w:eastAsia="zh-CN"/>
        </w:rPr>
      </w:pPr>
      <w:bookmarkStart w:id="48" w:name="_Toc64447614"/>
      <w:bookmarkStart w:id="4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14F1D11" w14:textId="77777777" w:rsidR="00FE404B" w:rsidRPr="002571EA" w:rsidRDefault="00FE404B" w:rsidP="00FE404B">
      <w:pPr>
        <w:pStyle w:val="Heading4"/>
      </w:pPr>
      <w:bookmarkStart w:id="50" w:name="_Toc88654123"/>
      <w:bookmarkStart w:id="51" w:name="_Toc105612541"/>
      <w:bookmarkStart w:id="52" w:name="_Toc112766906"/>
      <w:bookmarkStart w:id="53" w:name="_Toc155961322"/>
      <w:r w:rsidRPr="002571EA">
        <w:lastRenderedPageBreak/>
        <w:t>8.</w:t>
      </w:r>
      <w:r>
        <w:t>5</w:t>
      </w:r>
      <w:r w:rsidRPr="002571EA">
        <w:t>.1.3</w:t>
      </w:r>
      <w:r w:rsidRPr="002571EA">
        <w:tab/>
        <w:t>Unsuccessful Operation</w:t>
      </w:r>
      <w:bookmarkEnd w:id="45"/>
      <w:bookmarkEnd w:id="46"/>
      <w:bookmarkEnd w:id="47"/>
      <w:bookmarkEnd w:id="48"/>
      <w:bookmarkEnd w:id="49"/>
      <w:bookmarkEnd w:id="50"/>
      <w:bookmarkEnd w:id="51"/>
      <w:bookmarkEnd w:id="52"/>
      <w:bookmarkEnd w:id="53"/>
    </w:p>
    <w:bookmarkStart w:id="54" w:name="_MON_1397979636"/>
    <w:bookmarkEnd w:id="54"/>
    <w:p w14:paraId="731AE293" w14:textId="77777777" w:rsidR="00FE404B" w:rsidRPr="002571EA" w:rsidRDefault="00FE404B" w:rsidP="00FE404B">
      <w:pPr>
        <w:pStyle w:val="TH"/>
      </w:pPr>
      <w:r w:rsidRPr="002571EA">
        <w:object w:dxaOrig="6768" w:dyaOrig="2655" w14:anchorId="07EBE4BA">
          <v:shape id="_x0000_i1026" type="#_x0000_t75" style="width:321.25pt;height:123.4pt" o:ole="">
            <v:imagedata r:id="rId14" o:title=""/>
          </v:shape>
          <o:OLEObject Type="Embed" ProgID="Word.Picture.8" ShapeID="_x0000_i1026" DrawAspect="Content" ObjectID="_1790677936" r:id="rId15"/>
        </w:object>
      </w:r>
    </w:p>
    <w:p w14:paraId="69731397" w14:textId="77777777" w:rsidR="00FE404B" w:rsidRPr="002571EA" w:rsidRDefault="00FE404B" w:rsidP="00FE404B">
      <w:pPr>
        <w:pStyle w:val="TF"/>
      </w:pPr>
      <w:bookmarkStart w:id="55" w:name="_CRFigure8_5_1_3_1"/>
      <w:r w:rsidRPr="002571EA">
        <w:t xml:space="preserve">Figure </w:t>
      </w:r>
      <w:bookmarkEnd w:id="55"/>
      <w:r w:rsidRPr="002571EA">
        <w:t>8.</w:t>
      </w:r>
      <w:r>
        <w:t>5</w:t>
      </w:r>
      <w:r w:rsidRPr="002571EA">
        <w:t>.1.3.1: Measurement procedure. Unsuccessful operation.</w:t>
      </w:r>
    </w:p>
    <w:p w14:paraId="7EC38129" w14:textId="77777777" w:rsidR="00FE404B" w:rsidRPr="002571EA" w:rsidRDefault="00FE404B" w:rsidP="00FE404B">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2D3F0505" w14:textId="77777777" w:rsidR="00FE404B" w:rsidRPr="002571EA" w:rsidRDefault="00FE404B" w:rsidP="00FE404B">
      <w:pPr>
        <w:pStyle w:val="Heading4"/>
      </w:pPr>
      <w:bookmarkStart w:id="56" w:name="_Toc478159727"/>
      <w:bookmarkStart w:id="57" w:name="_Toc51775964"/>
      <w:bookmarkStart w:id="58" w:name="_Toc56772986"/>
      <w:bookmarkStart w:id="59" w:name="_Toc64447615"/>
      <w:bookmarkStart w:id="60" w:name="_Toc74152271"/>
      <w:bookmarkStart w:id="61" w:name="_Toc88654124"/>
      <w:bookmarkStart w:id="62" w:name="_Toc105612542"/>
      <w:bookmarkStart w:id="63" w:name="_Toc112766907"/>
      <w:bookmarkStart w:id="64" w:name="_Toc155961323"/>
      <w:r w:rsidRPr="002571EA">
        <w:t>8.</w:t>
      </w:r>
      <w:r>
        <w:t>5</w:t>
      </w:r>
      <w:r w:rsidRPr="002571EA">
        <w:t>.1.4</w:t>
      </w:r>
      <w:r w:rsidRPr="002571EA">
        <w:tab/>
        <w:t>Abnormal Conditions</w:t>
      </w:r>
      <w:bookmarkEnd w:id="56"/>
      <w:bookmarkEnd w:id="57"/>
      <w:bookmarkEnd w:id="58"/>
      <w:bookmarkEnd w:id="59"/>
      <w:bookmarkEnd w:id="60"/>
      <w:bookmarkEnd w:id="61"/>
      <w:bookmarkEnd w:id="62"/>
      <w:bookmarkEnd w:id="63"/>
      <w:bookmarkEnd w:id="64"/>
    </w:p>
    <w:p w14:paraId="65B065DC" w14:textId="32618E0A" w:rsidR="00FE404B" w:rsidRDefault="00FE404B" w:rsidP="00FE404B">
      <w:pPr>
        <w:rPr>
          <w:lang w:eastAsia="zh-CN"/>
        </w:rPr>
      </w:pPr>
      <w:r w:rsidRPr="002571EA">
        <w:rPr>
          <w:lang w:eastAsia="zh-CN"/>
        </w:rPr>
        <w:t>Not applicable.</w:t>
      </w:r>
    </w:p>
    <w:p w14:paraId="6392DF10" w14:textId="77777777" w:rsidR="0018416D" w:rsidRDefault="0018416D" w:rsidP="00FE404B">
      <w:pPr>
        <w:rPr>
          <w:lang w:eastAsia="zh-CN"/>
        </w:rPr>
      </w:pPr>
    </w:p>
    <w:p w14:paraId="0AF7F028" w14:textId="76DBFEE7" w:rsidR="00D61066" w:rsidRDefault="00D61066" w:rsidP="00D61066">
      <w:pPr>
        <w:jc w:val="center"/>
        <w:rPr>
          <w:highlight w:val="yellow"/>
        </w:rPr>
      </w:pPr>
      <w:bookmarkStart w:id="65" w:name="_CR8_2_6_4"/>
      <w:bookmarkEnd w:id="65"/>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098CD" w14:textId="77777777" w:rsidR="007D46EA" w:rsidRDefault="007D46EA">
      <w:r>
        <w:separator/>
      </w:r>
    </w:p>
  </w:endnote>
  <w:endnote w:type="continuationSeparator" w:id="0">
    <w:p w14:paraId="37C4F3C5" w14:textId="77777777" w:rsidR="007D46EA" w:rsidRDefault="007D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6A901" w14:textId="77777777" w:rsidR="007D46EA" w:rsidRDefault="007D46EA">
      <w:r>
        <w:separator/>
      </w:r>
    </w:p>
  </w:footnote>
  <w:footnote w:type="continuationSeparator" w:id="0">
    <w:p w14:paraId="3F820A25" w14:textId="77777777" w:rsidR="007D46EA" w:rsidRDefault="007D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11227C"/>
    <w:rsid w:val="00145D43"/>
    <w:rsid w:val="0015083C"/>
    <w:rsid w:val="001554E8"/>
    <w:rsid w:val="001625CA"/>
    <w:rsid w:val="00163C6D"/>
    <w:rsid w:val="00176399"/>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3267"/>
    <w:rsid w:val="00216578"/>
    <w:rsid w:val="00223A97"/>
    <w:rsid w:val="00231F4F"/>
    <w:rsid w:val="00240D29"/>
    <w:rsid w:val="00253D26"/>
    <w:rsid w:val="0026004D"/>
    <w:rsid w:val="002640DD"/>
    <w:rsid w:val="00273BF5"/>
    <w:rsid w:val="00275D12"/>
    <w:rsid w:val="00282DD0"/>
    <w:rsid w:val="002846EE"/>
    <w:rsid w:val="00284FEB"/>
    <w:rsid w:val="002860C4"/>
    <w:rsid w:val="002870B3"/>
    <w:rsid w:val="002A05A6"/>
    <w:rsid w:val="002B5741"/>
    <w:rsid w:val="002B67E5"/>
    <w:rsid w:val="002C5556"/>
    <w:rsid w:val="002C6F68"/>
    <w:rsid w:val="002E472E"/>
    <w:rsid w:val="002F6BF3"/>
    <w:rsid w:val="00304E2F"/>
    <w:rsid w:val="00305409"/>
    <w:rsid w:val="00352628"/>
    <w:rsid w:val="0036027C"/>
    <w:rsid w:val="003609EF"/>
    <w:rsid w:val="0036231A"/>
    <w:rsid w:val="00364726"/>
    <w:rsid w:val="003672BD"/>
    <w:rsid w:val="00367C5A"/>
    <w:rsid w:val="00374DD4"/>
    <w:rsid w:val="003927C9"/>
    <w:rsid w:val="003B460B"/>
    <w:rsid w:val="003C42E8"/>
    <w:rsid w:val="003E1A36"/>
    <w:rsid w:val="003E2795"/>
    <w:rsid w:val="003E2E3B"/>
    <w:rsid w:val="004001D1"/>
    <w:rsid w:val="00410371"/>
    <w:rsid w:val="00417741"/>
    <w:rsid w:val="004242F1"/>
    <w:rsid w:val="00431D1B"/>
    <w:rsid w:val="004419F6"/>
    <w:rsid w:val="004444E5"/>
    <w:rsid w:val="00451C8C"/>
    <w:rsid w:val="00456C02"/>
    <w:rsid w:val="0046205F"/>
    <w:rsid w:val="004B1E82"/>
    <w:rsid w:val="004B5F8A"/>
    <w:rsid w:val="004B656D"/>
    <w:rsid w:val="004B75B7"/>
    <w:rsid w:val="004D3034"/>
    <w:rsid w:val="004D522E"/>
    <w:rsid w:val="004E104F"/>
    <w:rsid w:val="004E49D6"/>
    <w:rsid w:val="005141D9"/>
    <w:rsid w:val="00515646"/>
    <w:rsid w:val="0051580D"/>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7BE2"/>
    <w:rsid w:val="006B46FB"/>
    <w:rsid w:val="006B77E3"/>
    <w:rsid w:val="006C6991"/>
    <w:rsid w:val="006C6A4C"/>
    <w:rsid w:val="006D6722"/>
    <w:rsid w:val="006E21FB"/>
    <w:rsid w:val="006F0F36"/>
    <w:rsid w:val="00717DE4"/>
    <w:rsid w:val="00730046"/>
    <w:rsid w:val="00767D82"/>
    <w:rsid w:val="00785CB5"/>
    <w:rsid w:val="007870A5"/>
    <w:rsid w:val="00790001"/>
    <w:rsid w:val="00792342"/>
    <w:rsid w:val="007977A8"/>
    <w:rsid w:val="007A2AEF"/>
    <w:rsid w:val="007A3B39"/>
    <w:rsid w:val="007B512A"/>
    <w:rsid w:val="007C2097"/>
    <w:rsid w:val="007D46EA"/>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21AA"/>
    <w:rsid w:val="008C61CE"/>
    <w:rsid w:val="008D08DD"/>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7D96"/>
    <w:rsid w:val="009E0719"/>
    <w:rsid w:val="009E3297"/>
    <w:rsid w:val="009F734F"/>
    <w:rsid w:val="00A246B6"/>
    <w:rsid w:val="00A3276A"/>
    <w:rsid w:val="00A37E51"/>
    <w:rsid w:val="00A43DB6"/>
    <w:rsid w:val="00A47E70"/>
    <w:rsid w:val="00A50CF0"/>
    <w:rsid w:val="00A554E4"/>
    <w:rsid w:val="00A659BB"/>
    <w:rsid w:val="00A7671C"/>
    <w:rsid w:val="00A92CB1"/>
    <w:rsid w:val="00A93170"/>
    <w:rsid w:val="00AA2CBC"/>
    <w:rsid w:val="00AB18FE"/>
    <w:rsid w:val="00AB4FC4"/>
    <w:rsid w:val="00AC5820"/>
    <w:rsid w:val="00AC659C"/>
    <w:rsid w:val="00AD1CD8"/>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C2F5F"/>
    <w:rsid w:val="00BD279D"/>
    <w:rsid w:val="00BD6BB8"/>
    <w:rsid w:val="00BD6EBA"/>
    <w:rsid w:val="00BE326C"/>
    <w:rsid w:val="00BE749D"/>
    <w:rsid w:val="00BF1FA6"/>
    <w:rsid w:val="00BF4EB4"/>
    <w:rsid w:val="00C06561"/>
    <w:rsid w:val="00C10414"/>
    <w:rsid w:val="00C11309"/>
    <w:rsid w:val="00C20197"/>
    <w:rsid w:val="00C42C38"/>
    <w:rsid w:val="00C54373"/>
    <w:rsid w:val="00C570F4"/>
    <w:rsid w:val="00C66BA2"/>
    <w:rsid w:val="00C81EB8"/>
    <w:rsid w:val="00C83805"/>
    <w:rsid w:val="00C870F6"/>
    <w:rsid w:val="00C95985"/>
    <w:rsid w:val="00CB09BD"/>
    <w:rsid w:val="00CC5026"/>
    <w:rsid w:val="00CC68D0"/>
    <w:rsid w:val="00CD6D16"/>
    <w:rsid w:val="00CE0A70"/>
    <w:rsid w:val="00CE35C7"/>
    <w:rsid w:val="00CF189C"/>
    <w:rsid w:val="00D03F9A"/>
    <w:rsid w:val="00D042E7"/>
    <w:rsid w:val="00D06D51"/>
    <w:rsid w:val="00D16611"/>
    <w:rsid w:val="00D24991"/>
    <w:rsid w:val="00D259FC"/>
    <w:rsid w:val="00D41E6F"/>
    <w:rsid w:val="00D44927"/>
    <w:rsid w:val="00D50255"/>
    <w:rsid w:val="00D61066"/>
    <w:rsid w:val="00D66520"/>
    <w:rsid w:val="00D8259B"/>
    <w:rsid w:val="00D84AE9"/>
    <w:rsid w:val="00D90BC5"/>
    <w:rsid w:val="00D95A7F"/>
    <w:rsid w:val="00DA1971"/>
    <w:rsid w:val="00DA4138"/>
    <w:rsid w:val="00DB4C98"/>
    <w:rsid w:val="00DC7467"/>
    <w:rsid w:val="00DE19AE"/>
    <w:rsid w:val="00DE34CF"/>
    <w:rsid w:val="00E13F3D"/>
    <w:rsid w:val="00E22E5E"/>
    <w:rsid w:val="00E25BB7"/>
    <w:rsid w:val="00E34898"/>
    <w:rsid w:val="00E41B91"/>
    <w:rsid w:val="00E43606"/>
    <w:rsid w:val="00E44BD4"/>
    <w:rsid w:val="00E4734B"/>
    <w:rsid w:val="00E520A9"/>
    <w:rsid w:val="00E63B71"/>
    <w:rsid w:val="00E6686F"/>
    <w:rsid w:val="00E67BBC"/>
    <w:rsid w:val="00EA58F4"/>
    <w:rsid w:val="00EA6543"/>
    <w:rsid w:val="00EB09B7"/>
    <w:rsid w:val="00EB4265"/>
    <w:rsid w:val="00EC14A8"/>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E8618-2426-44B9-8EDB-82739703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2024-10-17T05:36:00Z</dcterms:created>
  <dcterms:modified xsi:type="dcterms:W3CDTF">2024-10-17T05:36:00Z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